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7C6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7C6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97C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97C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97C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97C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97C6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97C65" w:rsidRPr="00997C65">
          <w:rPr>
            <w:b w:val="0"/>
          </w:rPr>
          <w:t xml:space="preserve"> 11091/010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97C65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97C65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97C65" w:rsidRPr="00997C65">
          <w:rPr>
            <w:rStyle w:val="aa"/>
          </w:rPr>
          <w:t xml:space="preserve"> Процедурный кабинет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97C65" w:rsidRPr="00997C65">
          <w:rPr>
            <w:rStyle w:val="aa"/>
          </w:rPr>
          <w:t>3;</w:t>
        </w:r>
        <w:r w:rsidR="00997C65" w:rsidRPr="00997C65">
          <w:rPr>
            <w:u w:val="single"/>
          </w:rPr>
          <w:t xml:space="preserve">  11091/010, 11091/010-1А (11091/010), 11091/010-2А (11091/010)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97C65" w:rsidRPr="00997C6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97C6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97C65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97C65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97C6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97C6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97C65" w:rsidP="00C31869">
            <w:pPr>
              <w:jc w:val="center"/>
            </w:pPr>
            <w:r>
              <w:t>014-632-069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997C6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7C65" w:rsidRDefault="00997C65" w:rsidP="00C31869">
            <w:pPr>
              <w:jc w:val="center"/>
            </w:pPr>
            <w:r>
              <w:t>003-297-557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C65" w:rsidRPr="003947ED" w:rsidRDefault="00997C65" w:rsidP="00AD14A4">
            <w:pPr>
              <w:rPr>
                <w:rStyle w:val="a7"/>
              </w:rPr>
            </w:pPr>
          </w:p>
        </w:tc>
      </w:tr>
      <w:tr w:rsidR="00997C6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7C65" w:rsidRDefault="00997C65" w:rsidP="00C31869">
            <w:pPr>
              <w:jc w:val="center"/>
            </w:pPr>
            <w:r>
              <w:t>002-803-590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7C65" w:rsidRPr="003947ED" w:rsidRDefault="00997C65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97C65" w:rsidRPr="00997C65">
          <w:rPr>
            <w:rStyle w:val="aa"/>
          </w:rPr>
          <w:t xml:space="preserve"> Медицинский </w:t>
        </w:r>
        <w:r w:rsidR="00997C65" w:rsidRPr="00997C65">
          <w:rPr>
            <w:u w:val="single"/>
          </w:rPr>
          <w:t xml:space="preserve">инструментарий, холодильник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97C65" w:rsidRPr="00997C65">
          <w:rPr>
            <w:rStyle w:val="aa"/>
          </w:rPr>
          <w:t xml:space="preserve"> Лекарственные </w:t>
        </w:r>
        <w:r w:rsidR="00997C65" w:rsidRPr="00997C65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7C6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7C6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97C6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97C6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97C6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7C6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15FBE" w:rsidRPr="00215FBE">
          <w:rPr>
            <w:i/>
            <w:u w:val="single"/>
          </w:rPr>
          <w:t>1. Рекомендации по улучшению и оздоровлению условий труда:</w:t>
        </w:r>
        <w:r w:rsidR="00215FBE" w:rsidRPr="00215FB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15FBE" w:rsidRPr="00215FBE">
          <w:rPr>
            <w:i/>
            <w:u w:val="single"/>
          </w:rPr>
          <w:tab/>
          <w:t>   </w:t>
        </w:r>
        <w:r w:rsidR="00215FBE" w:rsidRPr="00215FB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15FBE" w:rsidRPr="00215FBE">
          <w:rPr>
            <w:i/>
            <w:u w:val="single"/>
          </w:rPr>
          <w:tab/>
          <w:t>   </w:t>
        </w:r>
        <w:r w:rsidR="00215FBE" w:rsidRPr="00215FB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15FBE" w:rsidRPr="00215FB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15FBE" w:rsidRPr="00215FBE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7C6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7C6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97C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7C6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7C6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97C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215FBE" w:rsidP="003C5C39">
            <w:pPr>
              <w:pStyle w:val="a8"/>
            </w:pPr>
            <w:r>
              <w:t>24.11.2016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7C65" w:rsidP="004E51DC">
            <w:pPr>
              <w:pStyle w:val="a8"/>
            </w:pPr>
            <w:r>
              <w:t>Далманова Елена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97C6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  <w:r>
              <w:t>Фомина Наталья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  <w:r>
              <w:t>Ревунова Юлия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C65" w:rsidRPr="00997C65" w:rsidRDefault="00997C65" w:rsidP="004E51DC">
            <w:pPr>
              <w:pStyle w:val="a8"/>
            </w:pPr>
          </w:p>
        </w:tc>
      </w:tr>
      <w:tr w:rsidR="00997C65" w:rsidRPr="00997C65" w:rsidTr="00997C6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7C65" w:rsidRPr="00997C65" w:rsidRDefault="00997C65" w:rsidP="00EF07A3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7C65" w:rsidRPr="00997C65" w:rsidRDefault="00997C65" w:rsidP="004E51DC">
            <w:pPr>
              <w:pStyle w:val="a8"/>
              <w:rPr>
                <w:vertAlign w:val="superscript"/>
              </w:rPr>
            </w:pPr>
            <w:r w:rsidRPr="00997C6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97C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B1C2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B1C25" w:rsidRPr="00C31869">
            <w:rPr>
              <w:rStyle w:val="ad"/>
              <w:sz w:val="20"/>
              <w:szCs w:val="20"/>
            </w:rPr>
            <w:fldChar w:fldCharType="separate"/>
          </w:r>
          <w:r w:rsidR="00997C65">
            <w:rPr>
              <w:rStyle w:val="ad"/>
              <w:noProof/>
              <w:sz w:val="20"/>
              <w:szCs w:val="20"/>
            </w:rPr>
            <w:t>1</w:t>
          </w:r>
          <w:r w:rsidR="001B1C2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7C65" w:rsidRPr="00997C6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заключение;"/>
    <w:docVar w:name="ceh_info" w:val=" Процедурный кабинет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0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017D0BAF439A4C7CA4E2E60F2CA31F05"/>
    <w:docVar w:name="rm_id" w:val="130"/>
    <w:docVar w:name="rm_name" w:val="                                          "/>
    <w:docVar w:name="rm_number" w:val=" 11091/01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C16F3"/>
    <w:rsid w:val="000D1F5B"/>
    <w:rsid w:val="000D5E5D"/>
    <w:rsid w:val="000E5B24"/>
    <w:rsid w:val="00110025"/>
    <w:rsid w:val="001429B1"/>
    <w:rsid w:val="00145419"/>
    <w:rsid w:val="001456F8"/>
    <w:rsid w:val="0014651D"/>
    <w:rsid w:val="0015635F"/>
    <w:rsid w:val="001607C8"/>
    <w:rsid w:val="0017163E"/>
    <w:rsid w:val="00197B2A"/>
    <w:rsid w:val="001A003D"/>
    <w:rsid w:val="001B1C25"/>
    <w:rsid w:val="001F4D8D"/>
    <w:rsid w:val="00215FBE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45F2"/>
    <w:rsid w:val="00367816"/>
    <w:rsid w:val="00385F0E"/>
    <w:rsid w:val="003876C3"/>
    <w:rsid w:val="003947ED"/>
    <w:rsid w:val="003C24DB"/>
    <w:rsid w:val="003C5C39"/>
    <w:rsid w:val="003F45EB"/>
    <w:rsid w:val="0040104A"/>
    <w:rsid w:val="00402CAC"/>
    <w:rsid w:val="00405C60"/>
    <w:rsid w:val="00417441"/>
    <w:rsid w:val="004357DB"/>
    <w:rsid w:val="00444410"/>
    <w:rsid w:val="00451E76"/>
    <w:rsid w:val="00481C22"/>
    <w:rsid w:val="00491BF4"/>
    <w:rsid w:val="004A47AD"/>
    <w:rsid w:val="004C4DB2"/>
    <w:rsid w:val="004D4E5D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A2AC1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41C7E"/>
    <w:rsid w:val="00877BB1"/>
    <w:rsid w:val="00881342"/>
    <w:rsid w:val="00883461"/>
    <w:rsid w:val="00885FB9"/>
    <w:rsid w:val="008D2942"/>
    <w:rsid w:val="008E68DE"/>
    <w:rsid w:val="008E70C1"/>
    <w:rsid w:val="009039DF"/>
    <w:rsid w:val="0090588D"/>
    <w:rsid w:val="00914FAB"/>
    <w:rsid w:val="00923410"/>
    <w:rsid w:val="0092778A"/>
    <w:rsid w:val="00933CF1"/>
    <w:rsid w:val="009646F9"/>
    <w:rsid w:val="00966AAC"/>
    <w:rsid w:val="00967790"/>
    <w:rsid w:val="0098630F"/>
    <w:rsid w:val="00997C65"/>
    <w:rsid w:val="009F6B7F"/>
    <w:rsid w:val="00A100AB"/>
    <w:rsid w:val="00A12349"/>
    <w:rsid w:val="00A24FF3"/>
    <w:rsid w:val="00A46EE7"/>
    <w:rsid w:val="00A632AC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E60BC"/>
    <w:rsid w:val="00AF796F"/>
    <w:rsid w:val="00B040A9"/>
    <w:rsid w:val="00B04F25"/>
    <w:rsid w:val="00B55882"/>
    <w:rsid w:val="00B70BF6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75778"/>
    <w:rsid w:val="00C81BF6"/>
    <w:rsid w:val="00CC6D65"/>
    <w:rsid w:val="00CE3307"/>
    <w:rsid w:val="00D1442B"/>
    <w:rsid w:val="00D272CC"/>
    <w:rsid w:val="00D76DF8"/>
    <w:rsid w:val="00DB1272"/>
    <w:rsid w:val="00DB5302"/>
    <w:rsid w:val="00DD4790"/>
    <w:rsid w:val="00DD6B1F"/>
    <w:rsid w:val="00DD7329"/>
    <w:rsid w:val="00E0038D"/>
    <w:rsid w:val="00E0796B"/>
    <w:rsid w:val="00E124F4"/>
    <w:rsid w:val="00E36337"/>
    <w:rsid w:val="00E43EDA"/>
    <w:rsid w:val="00E64667"/>
    <w:rsid w:val="00E81F0C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2016-11-24T09:02:00Z</dcterms:created>
  <dcterms:modified xsi:type="dcterms:W3CDTF">2016-11-25T06:20:00Z</dcterms:modified>
</cp:coreProperties>
</file>